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139CB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SOOGHTON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4C72DC50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Surrey.</w:t>
      </w:r>
    </w:p>
    <w:p w14:paraId="6D7AD269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E6EED2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64BEB1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in Surrey,</w:t>
      </w:r>
    </w:p>
    <w:p w14:paraId="04F43BF6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excepting Southwark, the subsidy granted to the King at the last Parliament.</w:t>
      </w:r>
    </w:p>
    <w:p w14:paraId="28ACED90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pp.251-4)</w:t>
      </w:r>
    </w:p>
    <w:p w14:paraId="0D2272B3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96F824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A8959" w14:textId="77777777" w:rsidR="00CD0D82" w:rsidRDefault="00CD0D82" w:rsidP="00CD0D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2021</w:t>
      </w:r>
    </w:p>
    <w:p w14:paraId="1635421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99904" w14:textId="77777777" w:rsidR="00CD0D82" w:rsidRDefault="00CD0D82" w:rsidP="009139A6">
      <w:r>
        <w:separator/>
      </w:r>
    </w:p>
  </w:endnote>
  <w:endnote w:type="continuationSeparator" w:id="0">
    <w:p w14:paraId="5672D3AF" w14:textId="77777777" w:rsidR="00CD0D82" w:rsidRDefault="00CD0D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7E3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59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9620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436CF" w14:textId="77777777" w:rsidR="00CD0D82" w:rsidRDefault="00CD0D82" w:rsidP="009139A6">
      <w:r>
        <w:separator/>
      </w:r>
    </w:p>
  </w:footnote>
  <w:footnote w:type="continuationSeparator" w:id="0">
    <w:p w14:paraId="298B6427" w14:textId="77777777" w:rsidR="00CD0D82" w:rsidRDefault="00CD0D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CD2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13F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A2D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D8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0D8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55237"/>
  <w15:chartTrackingRefBased/>
  <w15:docId w15:val="{3B748BCF-E34F-4D33-BBAB-0418E5F2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2021-06-22T20:23:00Z</dcterms:created>
  <dcterms:modified xsi:type="dcterms:W3CDTF">2021-06-22T20:23:00Z</dcterms:modified>
</cp:coreProperties>
</file>